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B9348" w14:textId="77777777" w:rsidR="00916994" w:rsidRDefault="00916994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6D397C25" w14:textId="5F9DCCD2" w:rsidR="009C4389" w:rsidRDefault="009C4389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  <w:proofErr w:type="spellStart"/>
      <w:r w:rsidRPr="003F18CC"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  <w:t>Financial</w:t>
      </w:r>
      <w:proofErr w:type="spellEnd"/>
      <w:r w:rsidRPr="003F18CC"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  <w:t xml:space="preserve"> transfer </w:t>
      </w:r>
      <w:proofErr w:type="spellStart"/>
      <w:r w:rsidRPr="003F18CC"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  <w:t>request</w:t>
      </w:r>
      <w:proofErr w:type="spellEnd"/>
    </w:p>
    <w:p w14:paraId="43C76DE7" w14:textId="63F9FCBF" w:rsidR="00BF7962" w:rsidRPr="003F18CC" w:rsidRDefault="00BF7962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  <w:t xml:space="preserve">Demande de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  <w:t>transfert</w:t>
      </w:r>
      <w:proofErr w:type="spellEnd"/>
    </w:p>
    <w:p w14:paraId="6757F084" w14:textId="6A29EFBF" w:rsidR="009C4389" w:rsidRPr="003F18CC" w:rsidRDefault="009C4389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  <w:r w:rsidRPr="003F18CC"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  <w:t>Pedido de transferencia financiera</w:t>
      </w:r>
    </w:p>
    <w:p w14:paraId="32C02156" w14:textId="79AC9768" w:rsidR="009C4389" w:rsidRPr="003F18CC" w:rsidRDefault="00916994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  <w:r w:rsidRPr="003F18CC"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  <w:t xml:space="preserve"> </w:t>
      </w:r>
    </w:p>
    <w:p w14:paraId="71A027C4" w14:textId="77777777" w:rsidR="00BF7962" w:rsidRDefault="00BF7962" w:rsidP="00BF7962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  <w:r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  <w:t xml:space="preserve">REFERENCE: </w:t>
      </w:r>
    </w:p>
    <w:p w14:paraId="72930276" w14:textId="77777777" w:rsidR="00BF7962" w:rsidRDefault="00BF7962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826"/>
        <w:gridCol w:w="4802"/>
      </w:tblGrid>
      <w:tr w:rsidR="00BF7962" w14:paraId="4740C5BC" w14:textId="77777777" w:rsidTr="00BF7962">
        <w:tc>
          <w:tcPr>
            <w:tcW w:w="4889" w:type="dxa"/>
          </w:tcPr>
          <w:p w14:paraId="6AA18A2C" w14:textId="03ED8B68" w:rsidR="00BF7962" w:rsidRDefault="00BF7962" w:rsidP="0091699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C</w:t>
            </w:r>
            <w:r w:rsidRPr="0091699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ountry/number/date</w:t>
            </w:r>
          </w:p>
        </w:tc>
        <w:tc>
          <w:tcPr>
            <w:tcW w:w="4889" w:type="dxa"/>
            <w:vMerge w:val="restart"/>
            <w:vAlign w:val="center"/>
          </w:tcPr>
          <w:p w14:paraId="523E9E03" w14:textId="4556961E" w:rsidR="00BF7962" w:rsidRDefault="00BF7962" w:rsidP="00BF7962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IB / 0</w:t>
            </w:r>
            <w:r w:rsidR="00CA6B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 xml:space="preserve"> </w:t>
            </w:r>
            <w:r w:rsidR="00AB33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 xml:space="preserve"> </w:t>
            </w:r>
            <w:r w:rsidR="00CA6B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10/06/2021</w:t>
            </w:r>
          </w:p>
        </w:tc>
      </w:tr>
      <w:tr w:rsidR="00BF7962" w14:paraId="24374D25" w14:textId="77777777" w:rsidTr="00BF7962">
        <w:tc>
          <w:tcPr>
            <w:tcW w:w="4889" w:type="dxa"/>
          </w:tcPr>
          <w:p w14:paraId="1AEEA5AD" w14:textId="0C6A3612" w:rsidR="00BF7962" w:rsidRDefault="00BF7962" w:rsidP="0091699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  <w:t>Pays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  <w:t>Nr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  <w:t>/Date</w:t>
            </w:r>
          </w:p>
        </w:tc>
        <w:tc>
          <w:tcPr>
            <w:tcW w:w="4889" w:type="dxa"/>
            <w:vMerge/>
          </w:tcPr>
          <w:p w14:paraId="5056924C" w14:textId="29B38DD0" w:rsidR="00BF7962" w:rsidRDefault="00BF7962" w:rsidP="0091699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</w:pPr>
          </w:p>
        </w:tc>
      </w:tr>
      <w:tr w:rsidR="00BF7962" w14:paraId="2CCDD540" w14:textId="77777777" w:rsidTr="00BF7962">
        <w:tc>
          <w:tcPr>
            <w:tcW w:w="4889" w:type="dxa"/>
          </w:tcPr>
          <w:p w14:paraId="7D844854" w14:textId="51431E6C" w:rsidR="00BF7962" w:rsidRDefault="00BF7962" w:rsidP="0091699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Pais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Numero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fecha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:</w:t>
            </w:r>
          </w:p>
        </w:tc>
        <w:tc>
          <w:tcPr>
            <w:tcW w:w="4889" w:type="dxa"/>
            <w:vMerge/>
          </w:tcPr>
          <w:p w14:paraId="56D7B87F" w14:textId="77777777" w:rsidR="00BF7962" w:rsidRDefault="00BF7962" w:rsidP="0091699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</w:pPr>
          </w:p>
        </w:tc>
      </w:tr>
    </w:tbl>
    <w:p w14:paraId="7E2CEAC3" w14:textId="77777777" w:rsidR="00BF7962" w:rsidRDefault="00BF7962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</w:p>
    <w:p w14:paraId="445B934B" w14:textId="0EEE3970" w:rsidR="00916994" w:rsidRDefault="00916994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n-GB" w:eastAsia="it-IT"/>
        </w:rPr>
      </w:pPr>
      <w:r w:rsidRPr="0091699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n-GB" w:eastAsia="it-IT"/>
        </w:rPr>
        <w:t>Amount and nature of the payment:</w:t>
      </w:r>
      <w:r w:rsidR="00CA6B53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n-GB" w:eastAsia="it-IT"/>
        </w:rPr>
        <w:t xml:space="preserve"> cashflow</w:t>
      </w:r>
    </w:p>
    <w:p w14:paraId="046DD3AD" w14:textId="43938C19" w:rsidR="00BF7962" w:rsidRPr="00BF7962" w:rsidRDefault="00BF7962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fr-BE" w:eastAsia="it-IT"/>
        </w:rPr>
      </w:pPr>
      <w:r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fr-BE" w:eastAsia="it-IT"/>
        </w:rPr>
        <w:t xml:space="preserve">Montant et nature du </w:t>
      </w:r>
      <w:proofErr w:type="gramStart"/>
      <w:r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fr-BE" w:eastAsia="it-IT"/>
        </w:rPr>
        <w:t>transfert:</w:t>
      </w:r>
      <w:proofErr w:type="gramEnd"/>
      <w:r w:rsidR="00CA6B53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fr-BE" w:eastAsia="it-IT"/>
        </w:rPr>
        <w:t xml:space="preserve"> trésorerie</w:t>
      </w:r>
    </w:p>
    <w:p w14:paraId="20048440" w14:textId="71D17B39" w:rsidR="009C4389" w:rsidRDefault="009C4389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s-ES" w:eastAsia="it-IT"/>
        </w:rPr>
      </w:pPr>
      <w:r w:rsidRPr="009C4389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s-ES" w:eastAsia="it-IT"/>
        </w:rPr>
        <w:t>Amontar y naturaleza de la tr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s-ES" w:eastAsia="it-IT"/>
        </w:rPr>
        <w:t>ansferencia</w:t>
      </w:r>
      <w:r w:rsidR="00CA6B53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s-ES" w:eastAsia="it-IT"/>
        </w:rPr>
        <w:t xml:space="preserve">: </w:t>
      </w:r>
      <w:proofErr w:type="spellStart"/>
      <w:r w:rsidR="00CA6B53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s-ES" w:eastAsia="it-IT"/>
        </w:rPr>
        <w:t>tesoreria</w:t>
      </w:r>
      <w:proofErr w:type="spellEnd"/>
    </w:p>
    <w:p w14:paraId="499F29AD" w14:textId="77777777" w:rsidR="00BF7962" w:rsidRPr="009C4389" w:rsidRDefault="00BF7962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</w:p>
    <w:p w14:paraId="445B934C" w14:textId="77777777" w:rsidR="00916994" w:rsidRPr="00BF7962" w:rsidRDefault="00916994" w:rsidP="00916994">
      <w:pPr>
        <w:spacing w:after="0"/>
        <w:ind w:firstLine="708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r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fr-BE" w:eastAsia="it-IT"/>
        </w:rPr>
        <w:t>A.</w:t>
      </w:r>
    </w:p>
    <w:p w14:paraId="445B934D" w14:textId="1F7B7876" w:rsidR="00916994" w:rsidRPr="00BF7962" w:rsidRDefault="002F26F9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r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fr-BE" w:eastAsia="it-IT"/>
        </w:rPr>
        <w:t>0</w:t>
      </w:r>
      <w:r w:rsidR="00916994"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fr-BE" w:eastAsia="it-IT"/>
        </w:rPr>
        <w:t>,</w:t>
      </w:r>
      <w:proofErr w:type="gramStart"/>
      <w:r w:rsidR="00916994"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fr-BE" w:eastAsia="it-IT"/>
        </w:rPr>
        <w:t>00  €</w:t>
      </w:r>
      <w:proofErr w:type="gramEnd"/>
    </w:p>
    <w:p w14:paraId="445B934E" w14:textId="106331B7" w:rsidR="00916994" w:rsidRPr="003F18CC" w:rsidRDefault="009C4389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bookmarkStart w:id="0" w:name="_Hlk531545318"/>
      <w:r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Transfer </w:t>
      </w:r>
      <w:bookmarkEnd w:id="0"/>
      <w:r w:rsidR="00916994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on capital </w:t>
      </w:r>
      <w:proofErr w:type="spellStart"/>
      <w:r w:rsidR="00916994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account</w:t>
      </w:r>
      <w:proofErr w:type="spellEnd"/>
      <w:r w:rsidR="00916994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 // </w:t>
      </w:r>
      <w:r w:rsidR="00BF7962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en</w:t>
      </w:r>
      <w:r w:rsidR="00916994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 compte capital </w:t>
      </w:r>
      <w:r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// </w:t>
      </w:r>
      <w:bookmarkStart w:id="1" w:name="_Hlk531545370"/>
      <w:r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en </w:t>
      </w:r>
      <w:proofErr w:type="spellStart"/>
      <w:r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cuenta</w:t>
      </w:r>
      <w:proofErr w:type="spellEnd"/>
      <w:r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 capital</w:t>
      </w:r>
      <w:bookmarkEnd w:id="1"/>
    </w:p>
    <w:p w14:paraId="445B934F" w14:textId="77777777" w:rsidR="00916994" w:rsidRPr="003F18CC" w:rsidRDefault="00916994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</w:p>
    <w:p w14:paraId="445B9350" w14:textId="77777777" w:rsidR="00916994" w:rsidRPr="00BF7962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r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fr-BE" w:eastAsia="it-IT"/>
        </w:rPr>
        <w:t>B.</w:t>
      </w:r>
    </w:p>
    <w:p w14:paraId="445B9351" w14:textId="6B99746D" w:rsidR="00916994" w:rsidRPr="00BF7962" w:rsidRDefault="00CA6B53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fr-BE" w:eastAsia="it-IT"/>
        </w:rPr>
        <w:t>134</w:t>
      </w:r>
      <w:r w:rsidR="002F26F9"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fr-BE" w:eastAsia="it-IT"/>
        </w:rPr>
        <w:t>.000</w:t>
      </w:r>
      <w:r w:rsidR="00916994"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fr-BE" w:eastAsia="it-IT"/>
        </w:rPr>
        <w:t>,</w:t>
      </w:r>
      <w:proofErr w:type="gramStart"/>
      <w:r w:rsidR="00916994"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fr-BE" w:eastAsia="it-IT"/>
        </w:rPr>
        <w:t>00  €</w:t>
      </w:r>
      <w:proofErr w:type="gramEnd"/>
    </w:p>
    <w:p w14:paraId="445B9352" w14:textId="76AF5BEC" w:rsidR="00916994" w:rsidRPr="003F18CC" w:rsidRDefault="009C4389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r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Transfer </w:t>
      </w:r>
      <w:r w:rsidR="00916994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on </w:t>
      </w:r>
      <w:proofErr w:type="spellStart"/>
      <w:r w:rsidR="00916994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current</w:t>
      </w:r>
      <w:proofErr w:type="spellEnd"/>
      <w:r w:rsidR="00916994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 </w:t>
      </w:r>
      <w:proofErr w:type="spellStart"/>
      <w:r w:rsidR="00916994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account</w:t>
      </w:r>
      <w:proofErr w:type="spellEnd"/>
      <w:r w:rsidR="0099066D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 </w:t>
      </w:r>
      <w:r w:rsidR="00916994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// </w:t>
      </w:r>
      <w:r w:rsidR="00BF7962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en </w:t>
      </w:r>
      <w:r w:rsidR="00DB63D0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compte courant</w:t>
      </w:r>
      <w:r w:rsidR="003F18CC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 // </w:t>
      </w:r>
      <w:r w:rsid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en </w:t>
      </w:r>
      <w:proofErr w:type="spellStart"/>
      <w:r w:rsid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cuenta</w:t>
      </w:r>
      <w:proofErr w:type="spellEnd"/>
      <w:r w:rsid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 </w:t>
      </w:r>
      <w:proofErr w:type="spellStart"/>
      <w:r w:rsid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corriente</w:t>
      </w:r>
      <w:proofErr w:type="spellEnd"/>
    </w:p>
    <w:p w14:paraId="445B9353" w14:textId="77777777" w:rsidR="00916994" w:rsidRPr="003F18CC" w:rsidRDefault="00916994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</w:p>
    <w:p w14:paraId="445B9354" w14:textId="77777777" w:rsidR="00916994" w:rsidRPr="00BF7962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C.</w:t>
      </w:r>
    </w:p>
    <w:p w14:paraId="445B9355" w14:textId="79AD5F18" w:rsidR="00916994" w:rsidRPr="00916994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 w:rsidRPr="00916994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 xml:space="preserve">Total amount requested (A+B): </w:t>
      </w:r>
      <w:r w:rsidR="003F18CC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 xml:space="preserve">// Total </w:t>
      </w:r>
      <w:proofErr w:type="spellStart"/>
      <w:r w:rsidR="003F18CC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demandé</w:t>
      </w:r>
      <w:proofErr w:type="spellEnd"/>
      <w:r w:rsidR="003F18CC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 xml:space="preserve"> (A+B) // Total </w:t>
      </w:r>
      <w:proofErr w:type="spellStart"/>
      <w:r w:rsidR="003F18CC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pedido</w:t>
      </w:r>
      <w:proofErr w:type="spellEnd"/>
      <w:r w:rsidR="003F18CC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 xml:space="preserve"> (A+B)</w:t>
      </w:r>
    </w:p>
    <w:p w14:paraId="445B9356" w14:textId="4669CD37" w:rsidR="00916994" w:rsidRPr="00916994" w:rsidRDefault="00CA6B53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134</w:t>
      </w:r>
      <w:r w:rsidR="00DB1DBD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.000</w:t>
      </w:r>
      <w:r w:rsidR="00916994" w:rsidRPr="00916994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,</w:t>
      </w:r>
      <w:proofErr w:type="gramStart"/>
      <w:r w:rsidR="00916994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00</w:t>
      </w:r>
      <w:r w:rsidR="00916994" w:rsidRPr="00916994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 xml:space="preserve">  €</w:t>
      </w:r>
      <w:proofErr w:type="gramEnd"/>
    </w:p>
    <w:p w14:paraId="445B9357" w14:textId="77777777" w:rsidR="00916994" w:rsidRPr="00916994" w:rsidRDefault="00916994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</w:p>
    <w:p w14:paraId="445B9358" w14:textId="77777777" w:rsidR="00916994" w:rsidRPr="00916994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 w:rsidRPr="0091699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n-GB" w:eastAsia="it-IT"/>
        </w:rPr>
        <w:t>To be paid by:</w:t>
      </w:r>
    </w:p>
    <w:p w14:paraId="445B9359" w14:textId="77777777" w:rsidR="00916994" w:rsidRPr="00BF7962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proofErr w:type="spellStart"/>
      <w:r w:rsidRPr="00BF7962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SMartBe</w:t>
      </w:r>
      <w:proofErr w:type="spellEnd"/>
      <w:r w:rsidRPr="00BF7962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 Fondation</w:t>
      </w:r>
    </w:p>
    <w:p w14:paraId="445B935A" w14:textId="77777777" w:rsidR="00916994" w:rsidRPr="009C4389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r w:rsidRPr="009C4389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Rue Emile Féron 70</w:t>
      </w:r>
    </w:p>
    <w:p w14:paraId="445B935B" w14:textId="77777777" w:rsidR="00916994" w:rsidRPr="00BF7962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 w:rsidRPr="00BF7962">
        <w:rPr>
          <w:rFonts w:ascii="Arial" w:eastAsia="Times New Roman" w:hAnsi="Arial" w:cs="Arial"/>
          <w:color w:val="000000"/>
          <w:sz w:val="20"/>
          <w:szCs w:val="20"/>
          <w:lang w:val="en-GB" w:eastAsia="it-IT"/>
        </w:rPr>
        <w:t xml:space="preserve">1060 </w:t>
      </w:r>
      <w:proofErr w:type="spellStart"/>
      <w:r w:rsidRPr="00BF7962">
        <w:rPr>
          <w:rFonts w:ascii="Arial" w:eastAsia="Times New Roman" w:hAnsi="Arial" w:cs="Arial"/>
          <w:color w:val="000000"/>
          <w:sz w:val="20"/>
          <w:szCs w:val="20"/>
          <w:lang w:val="en-GB" w:eastAsia="it-IT"/>
        </w:rPr>
        <w:t>Bruxelles</w:t>
      </w:r>
      <w:proofErr w:type="spellEnd"/>
    </w:p>
    <w:p w14:paraId="445B935C" w14:textId="77777777" w:rsidR="00916994" w:rsidRPr="00BF7962" w:rsidRDefault="00916994" w:rsidP="00916994">
      <w:pPr>
        <w:spacing w:after="0"/>
        <w:ind w:left="720"/>
        <w:jc w:val="left"/>
        <w:rPr>
          <w:rFonts w:ascii="Arial" w:eastAsia="Times New Roman" w:hAnsi="Arial" w:cs="Arial"/>
          <w:color w:val="000000"/>
          <w:sz w:val="20"/>
          <w:szCs w:val="20"/>
          <w:lang w:val="en-GB" w:eastAsia="it-IT"/>
        </w:rPr>
      </w:pPr>
      <w:r w:rsidRPr="00BF7962">
        <w:rPr>
          <w:rFonts w:ascii="Arial" w:eastAsia="Times New Roman" w:hAnsi="Arial" w:cs="Arial"/>
          <w:color w:val="000000"/>
          <w:sz w:val="20"/>
          <w:szCs w:val="20"/>
          <w:lang w:val="en-GB" w:eastAsia="it-IT"/>
        </w:rPr>
        <w:t>TVA Be 0806 201 741</w:t>
      </w:r>
    </w:p>
    <w:p w14:paraId="445B935D" w14:textId="77777777" w:rsidR="00C85A0A" w:rsidRPr="00BF7962" w:rsidRDefault="00C85A0A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</w:p>
    <w:p w14:paraId="445B935E" w14:textId="77777777" w:rsidR="00916994" w:rsidRPr="009C4389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 w:rsidRPr="009C4389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n-GB" w:eastAsia="it-IT"/>
        </w:rPr>
        <w:t>On the account of:</w:t>
      </w:r>
    </w:p>
    <w:p w14:paraId="445B935F" w14:textId="05A88CC1" w:rsidR="00916994" w:rsidRPr="00BF7962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  <w:proofErr w:type="spellStart"/>
      <w:r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S</w:t>
      </w:r>
      <w:r w:rsidR="00C85A0A"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M</w:t>
      </w:r>
      <w:r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art</w:t>
      </w:r>
      <w:r w:rsidR="00C85A0A"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IB</w:t>
      </w:r>
      <w:proofErr w:type="spellEnd"/>
      <w:r w:rsidR="00C85A0A"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 xml:space="preserve"> </w:t>
      </w:r>
      <w:r w:rsidR="007A5646"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De Impulso Empresarial SCA</w:t>
      </w:r>
    </w:p>
    <w:p w14:paraId="445B9360" w14:textId="755DA9C3" w:rsidR="00916994" w:rsidRPr="00BF7962" w:rsidRDefault="007A5646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  <w:r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 xml:space="preserve">Ctra. Carmona </w:t>
      </w:r>
      <w:proofErr w:type="spellStart"/>
      <w:r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nº</w:t>
      </w:r>
      <w:proofErr w:type="spellEnd"/>
      <w:r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 xml:space="preserve"> 40 Local 2</w:t>
      </w:r>
      <w:r w:rsidR="003F18CC"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 xml:space="preserve"> </w:t>
      </w:r>
    </w:p>
    <w:p w14:paraId="445B9361" w14:textId="5BAB5B80" w:rsidR="00916994" w:rsidRPr="00BF7962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  <w:proofErr w:type="gramStart"/>
      <w:r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 xml:space="preserve">BIC </w:t>
      </w:r>
      <w:r w:rsidR="007A5646"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 xml:space="preserve"> CAHMESMMXXX</w:t>
      </w:r>
      <w:proofErr w:type="gramEnd"/>
    </w:p>
    <w:p w14:paraId="445B9362" w14:textId="7AAEC24D" w:rsidR="00916994" w:rsidRPr="00BF7962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  <w:r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 xml:space="preserve">IBAN </w:t>
      </w:r>
      <w:r w:rsidR="007A5646"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ES</w:t>
      </w:r>
      <w:r w:rsidR="009B2787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54 2038 5910 6060 0031 4256</w:t>
      </w:r>
    </w:p>
    <w:p w14:paraId="32E436BA" w14:textId="77777777" w:rsidR="00BF7962" w:rsidRPr="00B32F2D" w:rsidRDefault="00BF7962" w:rsidP="00916994">
      <w:pPr>
        <w:spacing w:after="0"/>
        <w:ind w:left="72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</w:p>
    <w:p w14:paraId="445B9363" w14:textId="406662AC" w:rsidR="00916994" w:rsidRPr="00916994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 w:rsidRPr="00916994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Represented by:</w:t>
      </w:r>
    </w:p>
    <w:p w14:paraId="445B9364" w14:textId="6FB7701D" w:rsidR="00916994" w:rsidRPr="001870F0" w:rsidRDefault="00C85A0A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>
        <w:rPr>
          <w:rFonts w:ascii="Calibri" w:eastAsia="Times New Roman" w:hAnsi="Calibri" w:cs="Times New Roman"/>
          <w:color w:val="000000"/>
          <w:sz w:val="20"/>
          <w:szCs w:val="20"/>
          <w:lang w:val="en-GB" w:eastAsia="it-IT"/>
        </w:rPr>
        <w:t>NAME</w:t>
      </w:r>
      <w:r w:rsidR="00916994" w:rsidRPr="001870F0">
        <w:rPr>
          <w:rFonts w:ascii="Calibri" w:eastAsia="Times New Roman" w:hAnsi="Calibri" w:cs="Times New Roman"/>
          <w:color w:val="000000"/>
          <w:sz w:val="20"/>
          <w:szCs w:val="20"/>
          <w:lang w:val="en-GB" w:eastAsia="it-IT"/>
        </w:rPr>
        <w:t xml:space="preserve">| </w:t>
      </w:r>
      <w:r w:rsidR="001F2791">
        <w:rPr>
          <w:rFonts w:ascii="Calibri" w:eastAsia="Times New Roman" w:hAnsi="Calibri" w:cs="Times New Roman"/>
          <w:color w:val="000000"/>
          <w:sz w:val="20"/>
          <w:szCs w:val="20"/>
          <w:lang w:val="en-GB" w:eastAsia="it-IT"/>
        </w:rPr>
        <w:t>María Pilar López García</w:t>
      </w:r>
      <w:r w:rsidR="001C6673">
        <w:rPr>
          <w:rFonts w:ascii="Calibri" w:eastAsia="Times New Roman" w:hAnsi="Calibri" w:cs="Times New Roman"/>
          <w:color w:val="000000"/>
          <w:sz w:val="20"/>
          <w:szCs w:val="20"/>
          <w:lang w:val="en-GB" w:eastAsia="it-IT"/>
        </w:rPr>
        <w:t xml:space="preserve">  </w:t>
      </w:r>
      <w:r w:rsidR="00465D7C">
        <w:rPr>
          <w:rFonts w:ascii="Calibri" w:eastAsia="Times New Roman" w:hAnsi="Calibri" w:cs="Times New Roman"/>
          <w:color w:val="000000"/>
          <w:sz w:val="20"/>
          <w:szCs w:val="20"/>
          <w:lang w:val="en-GB" w:eastAsia="it-IT"/>
        </w:rPr>
        <w:t xml:space="preserve"> </w:t>
      </w:r>
    </w:p>
    <w:p w14:paraId="445B9365" w14:textId="77777777" w:rsidR="00916994" w:rsidRPr="001870F0" w:rsidRDefault="00916994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</w:p>
    <w:p w14:paraId="445B9366" w14:textId="77777777" w:rsidR="00916994" w:rsidRPr="001870F0" w:rsidRDefault="00916994">
      <w:pPr>
        <w:spacing w:line="276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 w:rsidRPr="001870F0"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  <w:br w:type="page"/>
      </w:r>
    </w:p>
    <w:p w14:paraId="445B9367" w14:textId="77777777" w:rsidR="00916994" w:rsidRPr="001870F0" w:rsidRDefault="00916994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2"/>
        <w:gridCol w:w="1765"/>
        <w:gridCol w:w="1722"/>
        <w:gridCol w:w="1030"/>
        <w:gridCol w:w="1686"/>
        <w:gridCol w:w="1589"/>
        <w:gridCol w:w="388"/>
      </w:tblGrid>
      <w:tr w:rsidR="003F18CC" w:rsidRPr="00916994" w14:paraId="445B936D" w14:textId="77777777" w:rsidTr="00916994">
        <w:trPr>
          <w:trHeight w:val="420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8" w14:textId="77777777" w:rsidR="00916994" w:rsidRPr="001870F0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9" w14:textId="77777777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A" w14:textId="77777777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B" w14:textId="77777777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C" w14:textId="77777777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4</w:t>
            </w:r>
          </w:p>
        </w:tc>
      </w:tr>
      <w:tr w:rsidR="003F18CC" w:rsidRPr="00BF7962" w14:paraId="445B9378" w14:textId="77777777" w:rsidTr="00916994">
        <w:trPr>
          <w:trHeight w:val="420"/>
        </w:trPr>
        <w:tc>
          <w:tcPr>
            <w:tcW w:w="0" w:type="auto"/>
            <w:vMerge w:val="restar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E" w14:textId="77777777" w:rsidR="00916994" w:rsidRPr="00916994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F" w14:textId="58970241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 xml:space="preserve">Budget agreed upon (see Annex 2) </w:t>
            </w:r>
            <w:r w:rsidR="003F18CC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br/>
            </w: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>//</w:t>
            </w:r>
          </w:p>
          <w:p w14:paraId="5A03500E" w14:textId="77777777" w:rsidR="00916994" w:rsidRDefault="00916994" w:rsidP="00916994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Budget convenu</w:t>
            </w:r>
          </w:p>
          <w:p w14:paraId="6E4F151F" w14:textId="77777777" w:rsidR="003F18CC" w:rsidRDefault="003F18CC" w:rsidP="00916994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//</w:t>
            </w:r>
          </w:p>
          <w:p w14:paraId="445B9370" w14:textId="588F17B7" w:rsidR="003F18CC" w:rsidRPr="00916994" w:rsidRDefault="003F18CC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Presupuesto acordado</w:t>
            </w:r>
          </w:p>
        </w:tc>
        <w:tc>
          <w:tcPr>
            <w:tcW w:w="0" w:type="auto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1" w14:textId="77777777" w:rsidR="00916994" w:rsidRPr="009C4389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  <w:proofErr w:type="spellStart"/>
            <w:r w:rsidRPr="009C4389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>Current</w:t>
            </w:r>
            <w:proofErr w:type="spellEnd"/>
            <w:r w:rsidRPr="009C4389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 xml:space="preserve"> </w:t>
            </w:r>
            <w:proofErr w:type="spellStart"/>
            <w:r w:rsidRPr="009C4389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>payment</w:t>
            </w:r>
            <w:proofErr w:type="spellEnd"/>
            <w:r w:rsidRPr="009C4389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 xml:space="preserve"> </w:t>
            </w:r>
            <w:proofErr w:type="spellStart"/>
            <w:r w:rsidRPr="009C4389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>request</w:t>
            </w:r>
            <w:proofErr w:type="spellEnd"/>
            <w:r w:rsidRPr="009C4389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 xml:space="preserve"> //</w:t>
            </w:r>
          </w:p>
          <w:p w14:paraId="445B9372" w14:textId="048DAB97" w:rsidR="00916994" w:rsidRDefault="00916994" w:rsidP="00916994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</w:pPr>
            <w:proofErr w:type="gramStart"/>
            <w:r w:rsidRPr="009C438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en</w:t>
            </w:r>
            <w:proofErr w:type="gramEnd"/>
            <w:r w:rsidRPr="009C438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 xml:space="preserve"> cours de paiement </w:t>
            </w:r>
          </w:p>
          <w:p w14:paraId="49FC66BE" w14:textId="1452136B" w:rsidR="003F18CC" w:rsidRPr="009C4389" w:rsidRDefault="003F18CC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//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br/>
              <w:t xml:space="preserve">este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pedido</w:t>
            </w:r>
            <w:proofErr w:type="spellEnd"/>
          </w:p>
          <w:p w14:paraId="445B9373" w14:textId="77777777" w:rsidR="00916994" w:rsidRPr="009C4389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B5B212" w14:textId="77777777" w:rsidR="00916994" w:rsidRDefault="00916994" w:rsidP="00916994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</w:pPr>
            <w:proofErr w:type="spellStart"/>
            <w:r w:rsidRPr="009C4389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>Already</w:t>
            </w:r>
            <w:proofErr w:type="spellEnd"/>
            <w:r w:rsidRPr="009C4389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 xml:space="preserve"> </w:t>
            </w:r>
            <w:proofErr w:type="spellStart"/>
            <w:r w:rsidRPr="009C4389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>paid</w:t>
            </w:r>
            <w:proofErr w:type="spellEnd"/>
            <w:r w:rsidRPr="009C4389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 xml:space="preserve"> </w:t>
            </w:r>
            <w:r w:rsidR="003F18CC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br/>
            </w:r>
            <w:r w:rsidRPr="009C4389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 xml:space="preserve">// </w:t>
            </w:r>
            <w:r w:rsidR="003F18CC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br/>
            </w:r>
            <w:r w:rsidRPr="009C438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déjà payé à ce jour</w:t>
            </w:r>
            <w:r w:rsidR="003F18C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br/>
              <w:t>//</w:t>
            </w:r>
          </w:p>
          <w:p w14:paraId="445B9374" w14:textId="254D1A41" w:rsidR="003F18CC" w:rsidRPr="009C4389" w:rsidRDefault="003F18CC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  <w:proofErr w:type="spellStart"/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Suma</w:t>
            </w:r>
            <w:proofErr w:type="spellEnd"/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trasferencias</w:t>
            </w:r>
            <w:proofErr w:type="spellEnd"/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anteriores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5" w14:textId="77777777" w:rsidR="00916994" w:rsidRPr="00BF7962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  <w:proofErr w:type="spellStart"/>
            <w:r w:rsidRPr="00BF7962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>Remaining</w:t>
            </w:r>
            <w:proofErr w:type="spellEnd"/>
            <w:r w:rsidRPr="00BF7962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 xml:space="preserve"> budget 1-(2+3)</w:t>
            </w:r>
          </w:p>
          <w:p w14:paraId="445B9376" w14:textId="77777777" w:rsidR="00916994" w:rsidRPr="00BF7962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  <w:r w:rsidRPr="00BF7962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>//</w:t>
            </w:r>
          </w:p>
          <w:p w14:paraId="4D59EDED" w14:textId="77777777" w:rsidR="00916994" w:rsidRPr="00BF7962" w:rsidRDefault="00916994" w:rsidP="00916994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</w:pPr>
            <w:r w:rsidRPr="00BF796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 xml:space="preserve">Reste </w:t>
            </w:r>
            <w:r w:rsidR="003F18CC" w:rsidRPr="00BF796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d</w:t>
            </w:r>
            <w:r w:rsidRPr="00BF796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û</w:t>
            </w:r>
          </w:p>
          <w:p w14:paraId="0E68E628" w14:textId="77777777" w:rsidR="003F18CC" w:rsidRPr="00BF7962" w:rsidRDefault="003F18CC" w:rsidP="00916994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</w:pPr>
            <w:r w:rsidRPr="00BF796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//</w:t>
            </w:r>
          </w:p>
          <w:p w14:paraId="445B9377" w14:textId="652210A9" w:rsidR="003F18CC" w:rsidRPr="00BF7962" w:rsidRDefault="003F18CC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  <w:proofErr w:type="spellStart"/>
            <w:r w:rsidRPr="00BF796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Quedan</w:t>
            </w:r>
            <w:proofErr w:type="spellEnd"/>
          </w:p>
        </w:tc>
      </w:tr>
      <w:tr w:rsidR="00F80636" w:rsidRPr="00916994" w14:paraId="445B9380" w14:textId="77777777" w:rsidTr="00916994">
        <w:trPr>
          <w:trHeight w:val="420"/>
        </w:trPr>
        <w:tc>
          <w:tcPr>
            <w:tcW w:w="0" w:type="auto"/>
            <w:vMerge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445B9379" w14:textId="77777777" w:rsidR="00916994" w:rsidRPr="00BF7962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A" w14:textId="310FA13B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Amount // </w:t>
            </w: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Montant</w:t>
            </w:r>
            <w:r w:rsidR="00F8063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 xml:space="preserve"> // Suma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B" w14:textId="3C0DF029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Amount // </w:t>
            </w: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Montant</w:t>
            </w:r>
            <w:r w:rsidR="00F8063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 xml:space="preserve"> // Suma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C" w14:textId="77777777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D" w14:textId="516BCB3D" w:rsidR="00916994" w:rsidRPr="00916994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Amount // </w:t>
            </w: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Montant</w:t>
            </w:r>
            <w:r w:rsidR="00F8063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 xml:space="preserve"> // Suma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E" w14:textId="2965D516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Amount // </w:t>
            </w: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Montant</w:t>
            </w:r>
            <w:r w:rsidR="00F8063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 xml:space="preserve"> // Suma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F" w14:textId="77777777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%</w:t>
            </w:r>
          </w:p>
        </w:tc>
      </w:tr>
      <w:tr w:rsidR="00F80636" w:rsidRPr="00916994" w14:paraId="445B938A" w14:textId="77777777" w:rsidTr="00916994">
        <w:trPr>
          <w:trHeight w:val="645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1" w14:textId="77777777" w:rsidR="00916994" w:rsidRPr="00BF7962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BF796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>A.</w:t>
            </w:r>
          </w:p>
          <w:p w14:paraId="445B9382" w14:textId="77777777" w:rsidR="00916994" w:rsidRPr="00916994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BF796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>Own fund</w:t>
            </w: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>s - Capital account /</w:t>
            </w:r>
          </w:p>
          <w:p w14:paraId="2283BDB3" w14:textId="77777777" w:rsidR="00916994" w:rsidRDefault="00916994" w:rsidP="00916994">
            <w:pPr>
              <w:spacing w:after="0"/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Fonds Propres - Compte Capital</w:t>
            </w:r>
          </w:p>
          <w:p w14:paraId="6C895610" w14:textId="77777777" w:rsidR="003F18CC" w:rsidRDefault="003F18CC" w:rsidP="00916994">
            <w:pPr>
              <w:spacing w:after="0"/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/</w:t>
            </w:r>
          </w:p>
          <w:p w14:paraId="445B9383" w14:textId="1B583699" w:rsidR="003F18CC" w:rsidRPr="00916994" w:rsidRDefault="003F18CC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Fondos propios – cuenta capital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4" w14:textId="3E92C3F6" w:rsidR="00916994" w:rsidRPr="00916994" w:rsidRDefault="002F26F9" w:rsidP="00916994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0</w:t>
            </w:r>
            <w:r w:rsidR="00465D7C">
              <w:rPr>
                <w:rFonts w:ascii="Arial" w:eastAsia="Times New Roman" w:hAnsi="Arial" w:cs="Arial"/>
                <w:lang w:eastAsia="it-IT"/>
              </w:rPr>
              <w:t>,00</w:t>
            </w:r>
            <w:r w:rsidR="00795B98">
              <w:rPr>
                <w:rFonts w:ascii="Arial" w:eastAsia="Times New Roman" w:hAnsi="Arial" w:cs="Arial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5" w14:textId="30F5D39E" w:rsidR="00916994" w:rsidRPr="00916994" w:rsidRDefault="00465D7C" w:rsidP="005F32A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0</w:t>
            </w:r>
            <w:r w:rsidR="00795B98">
              <w:rPr>
                <w:rFonts w:ascii="Arial" w:eastAsia="Times New Roman" w:hAnsi="Arial" w:cs="Arial"/>
                <w:lang w:eastAsia="it-IT"/>
              </w:rPr>
              <w:t>0</w:t>
            </w:r>
            <w:r w:rsidR="00916994" w:rsidRPr="00EC3A36">
              <w:rPr>
                <w:rFonts w:ascii="Arial" w:eastAsia="Times New Roman" w:hAnsi="Arial" w:cs="Arial"/>
                <w:lang w:eastAsia="it-IT"/>
              </w:rPr>
              <w:t>,00</w:t>
            </w:r>
            <w:r w:rsidR="003F18CC">
              <w:rPr>
                <w:rFonts w:ascii="Arial" w:eastAsia="Times New Roman" w:hAnsi="Arial" w:cs="Arial"/>
                <w:lang w:eastAsia="it-IT"/>
              </w:rPr>
              <w:t xml:space="preserve"> €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6" w14:textId="77777777" w:rsidR="00916994" w:rsidRPr="00916994" w:rsidRDefault="00795B98" w:rsidP="005F32A5">
            <w:pPr>
              <w:spacing w:after="0"/>
              <w:jc w:val="center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0</w:t>
            </w:r>
            <w:r w:rsidR="00D34D34">
              <w:rPr>
                <w:rFonts w:ascii="Arial" w:eastAsia="Times New Roman" w:hAnsi="Arial" w:cs="Arial"/>
                <w:lang w:eastAsia="it-IT"/>
              </w:rPr>
              <w:t>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7" w14:textId="1A637B14" w:rsidR="00916994" w:rsidRPr="00916994" w:rsidRDefault="00465D7C" w:rsidP="00795B98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00,00</w:t>
            </w:r>
            <w:r w:rsidR="003F18CC">
              <w:rPr>
                <w:rFonts w:ascii="Arial" w:eastAsia="Times New Roman" w:hAnsi="Arial" w:cs="Arial"/>
                <w:lang w:eastAsia="it-IT"/>
              </w:rPr>
              <w:t>€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8" w14:textId="1F001CD4" w:rsidR="00916994" w:rsidRPr="00916994" w:rsidRDefault="00465D7C" w:rsidP="005F32A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0,00</w:t>
            </w:r>
            <w:r w:rsidR="00795B98">
              <w:rPr>
                <w:rFonts w:ascii="Arial" w:eastAsia="Times New Roman" w:hAnsi="Arial" w:cs="Arial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9" w14:textId="77777777" w:rsidR="00916994" w:rsidRPr="00916994" w:rsidRDefault="00795B98" w:rsidP="00916994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-</w:t>
            </w:r>
          </w:p>
        </w:tc>
      </w:tr>
      <w:tr w:rsidR="003C4567" w:rsidRPr="00916994" w14:paraId="1C0828B2" w14:textId="77777777" w:rsidTr="001F39D5">
        <w:trPr>
          <w:trHeight w:val="765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FD59DE" w14:textId="77777777" w:rsidR="003C4567" w:rsidRPr="00916994" w:rsidRDefault="003C4567" w:rsidP="001F39D5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>B.</w:t>
            </w:r>
          </w:p>
          <w:p w14:paraId="676D7E33" w14:textId="77777777" w:rsidR="003C4567" w:rsidRPr="00916994" w:rsidRDefault="003C4567" w:rsidP="001F39D5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>Cash flow - Current Account /</w:t>
            </w:r>
          </w:p>
          <w:p w14:paraId="6E8F6196" w14:textId="77777777" w:rsidR="003C4567" w:rsidRDefault="003C4567" w:rsidP="001F39D5">
            <w:pPr>
              <w:spacing w:after="0"/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Compte Courant</w:t>
            </w:r>
          </w:p>
          <w:p w14:paraId="0D9FA963" w14:textId="77777777" w:rsidR="003C4567" w:rsidRPr="00916994" w:rsidRDefault="003C4567" w:rsidP="001F39D5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/ Cuenta corriente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31F20A" w14:textId="77777777" w:rsidR="003C4567" w:rsidRPr="00916994" w:rsidRDefault="003C4567" w:rsidP="001F39D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368.000,00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1F3084" w14:textId="77777777" w:rsidR="003C4567" w:rsidRPr="00795B98" w:rsidRDefault="003C4567" w:rsidP="001F39D5">
            <w:pPr>
              <w:spacing w:after="0"/>
              <w:ind w:left="1019" w:hanging="850"/>
              <w:jc w:val="center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 xml:space="preserve">134.000,00 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950B5A" w14:textId="77777777" w:rsidR="003C4567" w:rsidRPr="00916994" w:rsidRDefault="003C4567" w:rsidP="001F39D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36,41%-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E1358B" w14:textId="405798A3" w:rsidR="003C4567" w:rsidRPr="00916994" w:rsidRDefault="001F5EEC" w:rsidP="001F39D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50.0</w:t>
            </w:r>
            <w:r w:rsidR="003C4567">
              <w:rPr>
                <w:rFonts w:ascii="Arial" w:eastAsia="Times New Roman" w:hAnsi="Arial" w:cs="Arial"/>
                <w:lang w:eastAsia="it-IT"/>
              </w:rPr>
              <w:t>00,00 €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CFD1AA" w14:textId="77777777" w:rsidR="003C4567" w:rsidRPr="00916994" w:rsidRDefault="003C4567" w:rsidP="001F39D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 xml:space="preserve"> 184.000,00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AB3B21" w14:textId="77777777" w:rsidR="003C4567" w:rsidRPr="00916994" w:rsidRDefault="003C4567" w:rsidP="001F39D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-</w:t>
            </w:r>
          </w:p>
        </w:tc>
      </w:tr>
      <w:tr w:rsidR="00CA6B53" w:rsidRPr="00916994" w14:paraId="2B669E1F" w14:textId="77777777" w:rsidTr="00916994">
        <w:trPr>
          <w:trHeight w:val="765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17437C0" w14:textId="77777777" w:rsidR="00CA6B53" w:rsidRPr="00916994" w:rsidRDefault="00CA6B53" w:rsidP="00916994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28BA0F5" w14:textId="7A57954A" w:rsidR="00CA6B53" w:rsidRDefault="00CA6B53" w:rsidP="00916994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1AAB989" w14:textId="77777777" w:rsidR="00CA6B53" w:rsidRDefault="00CA6B53" w:rsidP="003F18CC">
            <w:pPr>
              <w:spacing w:after="0"/>
              <w:ind w:left="1019" w:hanging="850"/>
              <w:jc w:val="center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D9C9124" w14:textId="77777777" w:rsidR="00CA6B53" w:rsidRDefault="00CA6B53" w:rsidP="00916994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A78D9CA" w14:textId="77777777" w:rsidR="00CA6B53" w:rsidRDefault="00CA6B53" w:rsidP="00795B98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947C757" w14:textId="77777777" w:rsidR="00CA6B53" w:rsidRDefault="00CA6B53" w:rsidP="008F5DAA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1B72DD8" w14:textId="77777777" w:rsidR="00CA6B53" w:rsidRDefault="00CA6B53" w:rsidP="00916994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</w:p>
        </w:tc>
      </w:tr>
    </w:tbl>
    <w:p w14:paraId="445B9395" w14:textId="77777777" w:rsidR="00D04760" w:rsidRPr="000E6098" w:rsidRDefault="00D04760" w:rsidP="000E6098"/>
    <w:sectPr w:rsidR="00D04760" w:rsidRPr="000E6098" w:rsidSect="003D1AB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56A8B" w14:textId="77777777" w:rsidR="009B1A59" w:rsidRDefault="009B1A59" w:rsidP="00A0333A">
      <w:pPr>
        <w:spacing w:after="0"/>
      </w:pPr>
      <w:r>
        <w:separator/>
      </w:r>
    </w:p>
  </w:endnote>
  <w:endnote w:type="continuationSeparator" w:id="0">
    <w:p w14:paraId="14154529" w14:textId="77777777" w:rsidR="009B1A59" w:rsidRDefault="009B1A59" w:rsidP="00A033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 Vera 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E88DC" w14:textId="77777777" w:rsidR="00B32F2D" w:rsidRDefault="00B32F2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40228716"/>
      <w:docPartObj>
        <w:docPartGallery w:val="Page Numbers (Bottom of Page)"/>
        <w:docPartUnique/>
      </w:docPartObj>
    </w:sdtPr>
    <w:sdtEndPr/>
    <w:sdtContent>
      <w:p w14:paraId="445B93A0" w14:textId="77777777" w:rsidR="00A0333A" w:rsidRPr="000D0729" w:rsidRDefault="008472F5" w:rsidP="000D0729">
        <w:pPr>
          <w:pStyle w:val="Piedepgina"/>
        </w:pPr>
        <w:r>
          <w:rPr>
            <w:noProof/>
            <w:lang w:val="fr-BE" w:eastAsia="fr-BE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445B93A8" wp14:editId="445B93A9">
                  <wp:simplePos x="0" y="0"/>
                  <wp:positionH relativeFrom="margin">
                    <wp:align>center</wp:align>
                  </wp:positionH>
                  <wp:positionV relativeFrom="page">
                    <wp:align>bottom</wp:align>
                  </wp:positionV>
                  <wp:extent cx="436880" cy="716915"/>
                  <wp:effectExtent l="9525" t="9525" r="10795" b="6985"/>
                  <wp:wrapNone/>
                  <wp:docPr id="622" name="Gruppo 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623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4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45B93AC" w14:textId="77777777" w:rsidR="008472F5" w:rsidRDefault="008472F5">
                                <w:pPr>
                                  <w:pStyle w:val="Piedepgina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Cs w:val="21"/>
                                  </w:rP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rPr>
                                    <w:szCs w:val="21"/>
                                  </w:rPr>
                                  <w:fldChar w:fldCharType="separate"/>
                                </w:r>
                                <w:r w:rsidR="00795B98" w:rsidRPr="00795B98"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45B93A8" id="Gruppo 80" o:spid="_x0000_s1026" style="position:absolute;left:0;text-align:left;margin-left:0;margin-top:0;width:34.4pt;height:56.45pt;z-index:251659264;mso-position-horizontal:center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" filled="f" strokecolor="#7f7f7f">
                    <v:textbox>
                      <w:txbxContent>
                        <w:p w14:paraId="445B93AC" w14:textId="77777777" w:rsidR="008472F5" w:rsidRDefault="008472F5">
                          <w:pPr>
                            <w:pStyle w:val="Piedepgin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Cs w:val="21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szCs w:val="21"/>
                            </w:rPr>
                            <w:fldChar w:fldCharType="separate"/>
                          </w:r>
                          <w:r w:rsidR="00795B98" w:rsidRPr="00795B98"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B93A4" w14:textId="77777777" w:rsidR="00947476" w:rsidRPr="00200D4C" w:rsidRDefault="00947476">
    <w:pPr>
      <w:pStyle w:val="Piedepgina"/>
      <w:rPr>
        <w:sz w:val="16"/>
        <w:szCs w:val="16"/>
      </w:rPr>
    </w:pPr>
  </w:p>
  <w:p w14:paraId="445B93A5" w14:textId="77777777" w:rsidR="003D1AB7" w:rsidRPr="005D1D57" w:rsidRDefault="000D0729">
    <w:pPr>
      <w:pStyle w:val="Piedepgina"/>
      <w:rPr>
        <w:sz w:val="14"/>
        <w:szCs w:val="14"/>
      </w:rPr>
    </w:pPr>
    <w:r w:rsidRPr="005D1D57">
      <w:rPr>
        <w:sz w:val="14"/>
        <w:szCs w:val="14"/>
      </w:rPr>
      <w:t>SMart</w:t>
    </w:r>
    <w:r w:rsidR="00622A3A" w:rsidRPr="005D1D57">
      <w:rPr>
        <w:sz w:val="14"/>
        <w:szCs w:val="14"/>
      </w:rPr>
      <w:t>I</w:t>
    </w:r>
    <w:r w:rsidRPr="005D1D57">
      <w:rPr>
        <w:sz w:val="14"/>
        <w:szCs w:val="14"/>
      </w:rPr>
      <w:t>t soc. coop impresa sociale | via casoretto 41/a | 20131 | Milano | Cf e PI 08394320967</w:t>
    </w:r>
    <w:r w:rsidR="00200D4C" w:rsidRPr="005D1D57">
      <w:rPr>
        <w:sz w:val="14"/>
        <w:szCs w:val="14"/>
      </w:rPr>
      <w:t xml:space="preserve"> | </w:t>
    </w:r>
    <w:r w:rsidRPr="005D1D57">
      <w:rPr>
        <w:sz w:val="14"/>
        <w:szCs w:val="14"/>
      </w:rPr>
      <w:t xml:space="preserve">smart-it.org | </w:t>
    </w:r>
    <w:r w:rsidR="00200D4C" w:rsidRPr="005D1D57">
      <w:rPr>
        <w:sz w:val="14"/>
        <w:szCs w:val="14"/>
      </w:rPr>
      <w:t>info@smart-it.org</w:t>
    </w:r>
    <w:r w:rsidR="00200D4C" w:rsidRPr="005D1D57">
      <w:rPr>
        <w:sz w:val="14"/>
        <w:szCs w:val="14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12EFD" w14:textId="77777777" w:rsidR="009B1A59" w:rsidRDefault="009B1A59" w:rsidP="00A0333A">
      <w:pPr>
        <w:spacing w:after="0"/>
      </w:pPr>
      <w:r>
        <w:separator/>
      </w:r>
    </w:p>
  </w:footnote>
  <w:footnote w:type="continuationSeparator" w:id="0">
    <w:p w14:paraId="52AE7D1C" w14:textId="77777777" w:rsidR="009B1A59" w:rsidRDefault="009B1A59" w:rsidP="00A033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DEF7C" w14:textId="77777777" w:rsidR="00B32F2D" w:rsidRDefault="00B32F2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93AF8" w14:textId="77777777" w:rsidR="00B32F2D" w:rsidRDefault="00B32F2D" w:rsidP="00B32F2D">
    <w:r>
      <w:rPr>
        <w:noProof/>
        <w:lang w:eastAsia="fr-FR"/>
      </w:rPr>
      <w:drawing>
        <wp:inline distT="0" distB="0" distL="0" distR="0" wp14:anchorId="34DEBFE0" wp14:editId="6073CD77">
          <wp:extent cx="1331976" cy="344424"/>
          <wp:effectExtent l="0" t="0" r="0" b="11430"/>
          <wp:docPr id="3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1976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A2B8E">
      <w:rPr>
        <w:noProof/>
        <w:lang w:eastAsia="fr-FR"/>
      </w:rPr>
      <w:t xml:space="preserve"> </w:t>
    </w:r>
    <w:r>
      <w:rPr>
        <w:noProof/>
        <w:lang w:eastAsia="fr-FR"/>
      </w:rPr>
      <w:t xml:space="preserve"> </w:t>
    </w:r>
    <w:r>
      <w:rPr>
        <w:noProof/>
        <w:lang w:eastAsia="fr-FR"/>
      </w:rPr>
      <w:tab/>
    </w:r>
    <w:r>
      <w:rPr>
        <w:noProof/>
        <w:lang w:eastAsia="fr-FR"/>
      </w:rPr>
      <w:tab/>
    </w:r>
  </w:p>
  <w:p w14:paraId="1B981809" w14:textId="77777777" w:rsidR="00B32F2D" w:rsidRPr="005C0573" w:rsidRDefault="00B32F2D" w:rsidP="00B32F2D">
    <w:pPr>
      <w:pStyle w:val="Encabezado"/>
    </w:pPr>
  </w:p>
  <w:p w14:paraId="445B939E" w14:textId="0AC5617A" w:rsidR="008472F5" w:rsidRPr="008472F5" w:rsidRDefault="008472F5" w:rsidP="00465D7C">
    <w:pPr>
      <w:pStyle w:val="Encabezado"/>
      <w:rPr>
        <w:rFonts w:cs="Tahoma"/>
        <w:color w:val="A9A9AA"/>
        <w:sz w:val="14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0E050" w14:textId="77777777" w:rsidR="00B32F2D" w:rsidRDefault="00B32F2D" w:rsidP="00B32F2D">
    <w:r>
      <w:rPr>
        <w:noProof/>
        <w:lang w:eastAsia="fr-FR"/>
      </w:rPr>
      <w:drawing>
        <wp:inline distT="0" distB="0" distL="0" distR="0" wp14:anchorId="728EAE1F" wp14:editId="66BACBCD">
          <wp:extent cx="1331976" cy="344424"/>
          <wp:effectExtent l="0" t="0" r="0" b="1143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1976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A2B8E">
      <w:rPr>
        <w:noProof/>
        <w:lang w:eastAsia="fr-FR"/>
      </w:rPr>
      <w:t xml:space="preserve"> </w:t>
    </w:r>
    <w:r>
      <w:rPr>
        <w:noProof/>
        <w:lang w:eastAsia="fr-FR"/>
      </w:rPr>
      <w:t xml:space="preserve"> </w:t>
    </w:r>
    <w:r>
      <w:rPr>
        <w:noProof/>
        <w:lang w:eastAsia="fr-FR"/>
      </w:rPr>
      <w:tab/>
    </w:r>
    <w:r>
      <w:rPr>
        <w:noProof/>
        <w:lang w:eastAsia="fr-FR"/>
      </w:rPr>
      <w:tab/>
    </w:r>
  </w:p>
  <w:p w14:paraId="564A1183" w14:textId="77777777" w:rsidR="00B32F2D" w:rsidRPr="005C0573" w:rsidRDefault="00B32F2D" w:rsidP="00B32F2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2007A"/>
    <w:multiLevelType w:val="hybridMultilevel"/>
    <w:tmpl w:val="37B8F968"/>
    <w:lvl w:ilvl="0" w:tplc="DAEC321E">
      <w:start w:val="4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807B17"/>
    <w:multiLevelType w:val="hybridMultilevel"/>
    <w:tmpl w:val="C256EE04"/>
    <w:lvl w:ilvl="0" w:tplc="ADE83CD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31125"/>
    <w:multiLevelType w:val="hybridMultilevel"/>
    <w:tmpl w:val="D02E0DF4"/>
    <w:lvl w:ilvl="0" w:tplc="ADE83CD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6372E"/>
    <w:multiLevelType w:val="hybridMultilevel"/>
    <w:tmpl w:val="98C67B94"/>
    <w:lvl w:ilvl="0" w:tplc="ADE83CD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B695B"/>
    <w:multiLevelType w:val="hybridMultilevel"/>
    <w:tmpl w:val="51BCEA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009A"/>
    <w:multiLevelType w:val="hybridMultilevel"/>
    <w:tmpl w:val="9F5613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674AC9"/>
    <w:multiLevelType w:val="hybridMultilevel"/>
    <w:tmpl w:val="AA7A76E2"/>
    <w:lvl w:ilvl="0" w:tplc="00010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304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00504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00504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00504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111689"/>
    <w:multiLevelType w:val="hybridMultilevel"/>
    <w:tmpl w:val="359056DC"/>
    <w:lvl w:ilvl="0" w:tplc="5B88F972">
      <w:start w:val="4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994"/>
    <w:rsid w:val="0006723A"/>
    <w:rsid w:val="000D0729"/>
    <w:rsid w:val="000E6098"/>
    <w:rsid w:val="00177FED"/>
    <w:rsid w:val="001870F0"/>
    <w:rsid w:val="00196902"/>
    <w:rsid w:val="001C6673"/>
    <w:rsid w:val="001E5261"/>
    <w:rsid w:val="001F2791"/>
    <w:rsid w:val="001F5EEC"/>
    <w:rsid w:val="00200D4C"/>
    <w:rsid w:val="002076EC"/>
    <w:rsid w:val="002621EE"/>
    <w:rsid w:val="002F26F9"/>
    <w:rsid w:val="00315DF8"/>
    <w:rsid w:val="00362FBF"/>
    <w:rsid w:val="003910A4"/>
    <w:rsid w:val="003B2D8D"/>
    <w:rsid w:val="003B61A3"/>
    <w:rsid w:val="003C4567"/>
    <w:rsid w:val="003D1AB7"/>
    <w:rsid w:val="003F18CC"/>
    <w:rsid w:val="00425D29"/>
    <w:rsid w:val="00443997"/>
    <w:rsid w:val="004619E0"/>
    <w:rsid w:val="00465D7C"/>
    <w:rsid w:val="00476DF7"/>
    <w:rsid w:val="0049603F"/>
    <w:rsid w:val="004A64CA"/>
    <w:rsid w:val="004B6E96"/>
    <w:rsid w:val="005027D1"/>
    <w:rsid w:val="00544EF1"/>
    <w:rsid w:val="005878D9"/>
    <w:rsid w:val="005D1D57"/>
    <w:rsid w:val="005D29D7"/>
    <w:rsid w:val="005F32A5"/>
    <w:rsid w:val="005F3BE6"/>
    <w:rsid w:val="00622A3A"/>
    <w:rsid w:val="00646DFC"/>
    <w:rsid w:val="00663C68"/>
    <w:rsid w:val="006A5DEF"/>
    <w:rsid w:val="007224AA"/>
    <w:rsid w:val="0076293C"/>
    <w:rsid w:val="00795B98"/>
    <w:rsid w:val="007A5646"/>
    <w:rsid w:val="007E4E49"/>
    <w:rsid w:val="0081507C"/>
    <w:rsid w:val="008472F5"/>
    <w:rsid w:val="00857B7C"/>
    <w:rsid w:val="008650A8"/>
    <w:rsid w:val="00884B3E"/>
    <w:rsid w:val="008B0663"/>
    <w:rsid w:val="008F5DAA"/>
    <w:rsid w:val="00916994"/>
    <w:rsid w:val="00947476"/>
    <w:rsid w:val="0099066D"/>
    <w:rsid w:val="009B1A59"/>
    <w:rsid w:val="009B2787"/>
    <w:rsid w:val="009C4389"/>
    <w:rsid w:val="00A0333A"/>
    <w:rsid w:val="00A32C91"/>
    <w:rsid w:val="00AA02F4"/>
    <w:rsid w:val="00AA2802"/>
    <w:rsid w:val="00AB338C"/>
    <w:rsid w:val="00B166B5"/>
    <w:rsid w:val="00B32F2D"/>
    <w:rsid w:val="00BF67BC"/>
    <w:rsid w:val="00BF7962"/>
    <w:rsid w:val="00C0633A"/>
    <w:rsid w:val="00C62B3A"/>
    <w:rsid w:val="00C85A0A"/>
    <w:rsid w:val="00C92052"/>
    <w:rsid w:val="00CA6B53"/>
    <w:rsid w:val="00CB21E7"/>
    <w:rsid w:val="00D04760"/>
    <w:rsid w:val="00D34D34"/>
    <w:rsid w:val="00DB1DBD"/>
    <w:rsid w:val="00DB63D0"/>
    <w:rsid w:val="00DC19D6"/>
    <w:rsid w:val="00E47A4D"/>
    <w:rsid w:val="00E80C74"/>
    <w:rsid w:val="00EB040F"/>
    <w:rsid w:val="00EC3A36"/>
    <w:rsid w:val="00EF61B0"/>
    <w:rsid w:val="00F13208"/>
    <w:rsid w:val="00F42829"/>
    <w:rsid w:val="00F80636"/>
    <w:rsid w:val="00F970B8"/>
    <w:rsid w:val="00FF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5B9348"/>
  <w15:docId w15:val="{F90F5A40-1FE5-47D0-905F-31BB8212D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9D6"/>
    <w:pPr>
      <w:spacing w:line="240" w:lineRule="auto"/>
      <w:jc w:val="both"/>
    </w:pPr>
    <w:rPr>
      <w:rFonts w:ascii="Ecofont Vera Sans" w:hAnsi="Ecofont Vera Sans"/>
    </w:rPr>
  </w:style>
  <w:style w:type="paragraph" w:styleId="Ttulo1">
    <w:name w:val="heading 1"/>
    <w:basedOn w:val="Normal"/>
    <w:next w:val="Normal"/>
    <w:link w:val="Ttulo1Car"/>
    <w:uiPriority w:val="9"/>
    <w:qFormat/>
    <w:rsid w:val="0076293C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B42536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6293C"/>
    <w:pPr>
      <w:keepNext/>
      <w:keepLines/>
      <w:spacing w:before="200" w:after="0"/>
      <w:outlineLvl w:val="1"/>
    </w:pPr>
    <w:rPr>
      <w:rFonts w:eastAsiaTheme="majorEastAsia" w:cstheme="majorBidi"/>
      <w:b/>
      <w:bCs/>
      <w:i/>
      <w:color w:val="B42536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0333A"/>
    <w:pPr>
      <w:tabs>
        <w:tab w:val="center" w:pos="4819"/>
        <w:tab w:val="right" w:pos="96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0333A"/>
  </w:style>
  <w:style w:type="paragraph" w:styleId="Piedepgina">
    <w:name w:val="footer"/>
    <w:basedOn w:val="Normal"/>
    <w:link w:val="PiedepginaCar"/>
    <w:uiPriority w:val="99"/>
    <w:unhideWhenUsed/>
    <w:rsid w:val="00A0333A"/>
    <w:pPr>
      <w:tabs>
        <w:tab w:val="center" w:pos="4819"/>
        <w:tab w:val="right" w:pos="96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333A"/>
  </w:style>
  <w:style w:type="paragraph" w:styleId="Textodeglobo">
    <w:name w:val="Balloon Text"/>
    <w:basedOn w:val="Normal"/>
    <w:link w:val="TextodegloboCar"/>
    <w:uiPriority w:val="99"/>
    <w:semiHidden/>
    <w:unhideWhenUsed/>
    <w:rsid w:val="00A0333A"/>
    <w:pPr>
      <w:spacing w:after="0"/>
    </w:pPr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0333A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A0333A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D0476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76293C"/>
    <w:rPr>
      <w:rFonts w:ascii="Ecofont Vera Sans" w:eastAsiaTheme="majorEastAsia" w:hAnsi="Ecofont Vera Sans" w:cstheme="majorBidi"/>
      <w:b/>
      <w:bCs/>
      <w:color w:val="B42536"/>
      <w:sz w:val="28"/>
      <w:szCs w:val="28"/>
    </w:rPr>
  </w:style>
  <w:style w:type="paragraph" w:customStyle="1" w:styleId="logo">
    <w:name w:val="logo"/>
    <w:basedOn w:val="Encabezado"/>
    <w:qFormat/>
    <w:rsid w:val="00857B7C"/>
    <w:pPr>
      <w:tabs>
        <w:tab w:val="clear" w:pos="4819"/>
        <w:tab w:val="clear" w:pos="9638"/>
        <w:tab w:val="right" w:pos="-1560"/>
      </w:tabs>
      <w:ind w:right="6803"/>
      <w:jc w:val="right"/>
    </w:pPr>
    <w:rPr>
      <w:rFonts w:ascii="Arial" w:hAnsi="Arial"/>
      <w:b/>
      <w:color w:val="A9A9AA"/>
      <w:sz w:val="20"/>
      <w:szCs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6293C"/>
    <w:rPr>
      <w:rFonts w:ascii="Ecofont Vera Sans" w:eastAsiaTheme="majorEastAsia" w:hAnsi="Ecofont Vera Sans" w:cstheme="majorBidi"/>
      <w:b/>
      <w:bCs/>
      <w:i/>
      <w:color w:val="B42536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76293C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B42536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76293C"/>
    <w:rPr>
      <w:rFonts w:ascii="Ecofont Vera Sans" w:eastAsiaTheme="majorEastAsia" w:hAnsi="Ecofont Vera Sans" w:cstheme="majorBidi"/>
      <w:color w:val="B42536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76293C"/>
    <w:pPr>
      <w:numPr>
        <w:ilvl w:val="1"/>
      </w:numPr>
    </w:pPr>
    <w:rPr>
      <w:rFonts w:eastAsiaTheme="majorEastAsia" w:cstheme="majorBidi"/>
      <w:i/>
      <w:iCs/>
      <w:color w:val="A9A9AA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76293C"/>
    <w:rPr>
      <w:rFonts w:ascii="Ecofont Vera Sans" w:eastAsiaTheme="majorEastAsia" w:hAnsi="Ecofont Vera Sans" w:cstheme="majorBidi"/>
      <w:i/>
      <w:iCs/>
      <w:color w:val="A9A9AA"/>
      <w:spacing w:val="15"/>
      <w:sz w:val="24"/>
      <w:szCs w:val="24"/>
    </w:rPr>
  </w:style>
  <w:style w:type="character" w:styleId="nfasissutil">
    <w:name w:val="Subtle Emphasis"/>
    <w:basedOn w:val="Fuentedeprrafopredeter"/>
    <w:uiPriority w:val="19"/>
    <w:qFormat/>
    <w:rsid w:val="0076293C"/>
    <w:rPr>
      <w:rFonts w:ascii="Ecofont Vera Sans" w:hAnsi="Ecofont Vera Sans"/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76293C"/>
    <w:rPr>
      <w:rFonts w:ascii="Ecofont Vera Sans" w:hAnsi="Ecofont Vera Sans"/>
      <w:i/>
      <w:iCs/>
    </w:rPr>
  </w:style>
  <w:style w:type="character" w:styleId="nfasisintenso">
    <w:name w:val="Intense Emphasis"/>
    <w:basedOn w:val="Fuentedeprrafopredeter"/>
    <w:uiPriority w:val="21"/>
    <w:qFormat/>
    <w:rsid w:val="0076293C"/>
    <w:rPr>
      <w:rFonts w:ascii="Ecofont Vera Sans" w:hAnsi="Ecofont Vera Sans"/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76293C"/>
    <w:rPr>
      <w:rFonts w:ascii="Ecofont Vera Sans" w:hAnsi="Ecofont Vera Sans"/>
      <w:b/>
      <w:bCs/>
    </w:rPr>
  </w:style>
  <w:style w:type="character" w:styleId="Referenciasutil">
    <w:name w:val="Subtle Reference"/>
    <w:basedOn w:val="Fuentedeprrafopredeter"/>
    <w:uiPriority w:val="31"/>
    <w:qFormat/>
    <w:rsid w:val="0076293C"/>
    <w:rPr>
      <w:rFonts w:ascii="Ecofont Vera Sans" w:hAnsi="Ecofont Vera Sans"/>
      <w:smallCaps/>
      <w:color w:val="C0504D" w:themeColor="accent2"/>
      <w:u w:val="single"/>
    </w:rPr>
  </w:style>
  <w:style w:type="character" w:styleId="Ttulodellibro">
    <w:name w:val="Book Title"/>
    <w:basedOn w:val="Fuentedeprrafopredeter"/>
    <w:uiPriority w:val="33"/>
    <w:qFormat/>
    <w:rsid w:val="0076293C"/>
    <w:rPr>
      <w:rFonts w:ascii="Ecofont Vera Sans" w:hAnsi="Ecofont Vera Sans"/>
      <w:b/>
      <w:bCs/>
      <w:smallCaps/>
      <w:spacing w:val="5"/>
    </w:rPr>
  </w:style>
  <w:style w:type="character" w:styleId="Referenciaintensa">
    <w:name w:val="Intense Reference"/>
    <w:basedOn w:val="Fuentedeprrafopredeter"/>
    <w:uiPriority w:val="32"/>
    <w:qFormat/>
    <w:rsid w:val="0076293C"/>
    <w:rPr>
      <w:rFonts w:ascii="Ecofont Vera Sans" w:hAnsi="Ecofont Vera Sans"/>
      <w:b/>
      <w:bCs/>
      <w:smallCaps/>
      <w:color w:val="C0504D" w:themeColor="accent2"/>
      <w:spacing w:val="5"/>
      <w:u w:val="single"/>
    </w:rPr>
  </w:style>
  <w:style w:type="paragraph" w:styleId="NormalWeb">
    <w:name w:val="Normal (Web)"/>
    <w:basedOn w:val="Normal"/>
    <w:uiPriority w:val="99"/>
    <w:semiHidden/>
    <w:unhideWhenUsed/>
    <w:rsid w:val="00E47A4D"/>
    <w:pPr>
      <w:spacing w:before="100" w:beforeAutospacing="1" w:after="150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16994"/>
    <w:pPr>
      <w:spacing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16994"/>
    <w:rPr>
      <w:rFonts w:ascii="Ecofont Vera Sans" w:hAnsi="Ecofont Vera Sans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916994"/>
    <w:rPr>
      <w:vertAlign w:val="superscript"/>
    </w:rPr>
  </w:style>
  <w:style w:type="table" w:styleId="Tablaconcuadrcula">
    <w:name w:val="Table Grid"/>
    <w:basedOn w:val="Tablanormal"/>
    <w:uiPriority w:val="59"/>
    <w:rsid w:val="00BF7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5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96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51015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ulio\Dropbox\SMartIt_Amministrazione\Modelli\Word\Carta_Intestat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2" ma:contentTypeDescription="Crear nuevo documento." ma:contentTypeScope="" ma:versionID="b3b69b7c3695e6ce353d40b6e97b2fbe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6db5e337b1cb56c537e67745e47d877c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15B48-6B0E-4376-981C-5EC1B5E510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BF92D9-86D4-4D57-BDA3-D4463C9D4D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6bc505-762f-47f8-ba8c-44eeb4fdcad7"/>
    <ds:schemaRef ds:uri="787ba547-a87f-4afe-8c87-5434c8d1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12193C-160B-48BA-9DE1-9D37A8AEE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4CB97D-D700-4A2B-B703-3601A9AD3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Carta_Intestata.dotx</Template>
  <TotalTime>5</TotalTime>
  <Pages>2</Pages>
  <Words>231</Words>
  <Characters>1275</Characters>
  <Application>Microsoft Office Word</Application>
  <DocSecurity>0</DocSecurity>
  <Lines>10</Lines>
  <Paragraphs>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GIO;Giulio</dc:creator>
  <cp:lastModifiedBy>Hélène Vietti</cp:lastModifiedBy>
  <cp:revision>4</cp:revision>
  <cp:lastPrinted>2016-02-05T17:50:00Z</cp:lastPrinted>
  <dcterms:created xsi:type="dcterms:W3CDTF">2021-06-09T12:51:00Z</dcterms:created>
  <dcterms:modified xsi:type="dcterms:W3CDTF">2021-06-09T13:04:00Z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</Properties>
</file>